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EBFD" w14:textId="77777777" w:rsidR="00591983" w:rsidRPr="00591983" w:rsidRDefault="00591983" w:rsidP="00591983">
      <w:pPr>
        <w:pStyle w:val="Glava"/>
        <w:jc w:val="right"/>
        <w:rPr>
          <w:rFonts w:ascii="Source Sans Pro" w:hAnsi="Source Sans Pro" w:cs="Arial"/>
          <w:bCs/>
        </w:rPr>
      </w:pPr>
    </w:p>
    <w:p w14:paraId="60EFB4B0" w14:textId="5572BBBC" w:rsidR="00591983" w:rsidRPr="00591983" w:rsidRDefault="00591983" w:rsidP="00591983">
      <w:pPr>
        <w:pStyle w:val="Glava"/>
        <w:jc w:val="right"/>
        <w:rPr>
          <w:rFonts w:ascii="Source Sans Pro" w:hAnsi="Source Sans Pro" w:cs="Arial"/>
          <w:b/>
        </w:rPr>
      </w:pPr>
      <w:r w:rsidRPr="00591983">
        <w:rPr>
          <w:rFonts w:ascii="Source Sans Pro" w:hAnsi="Source Sans Pro" w:cs="Arial"/>
          <w:b/>
        </w:rPr>
        <w:t>priloga 5</w:t>
      </w:r>
      <w:r w:rsidR="00B00372">
        <w:rPr>
          <w:rFonts w:ascii="Source Sans Pro" w:hAnsi="Source Sans Pro" w:cs="Arial"/>
          <w:b/>
        </w:rPr>
        <w:t xml:space="preserve"> - </w:t>
      </w:r>
      <w:r w:rsidR="00B00372" w:rsidRPr="00B00372">
        <w:rPr>
          <w:rFonts w:ascii="Source Sans Pro" w:hAnsi="Source Sans Pro" w:cs="Arial"/>
          <w:b/>
        </w:rPr>
        <w:t>Menična izjava za zavarovanje resnosti ponudbe</w:t>
      </w:r>
    </w:p>
    <w:p w14:paraId="66F3C137" w14:textId="77777777" w:rsidR="00591983" w:rsidRPr="00591983" w:rsidRDefault="00591983" w:rsidP="00591983">
      <w:pPr>
        <w:rPr>
          <w:rFonts w:ascii="Source Sans Pro" w:hAnsi="Source Sans Pro"/>
        </w:rPr>
      </w:pPr>
    </w:p>
    <w:p w14:paraId="30484FCC" w14:textId="77777777" w:rsidR="00591983" w:rsidRPr="00591983" w:rsidRDefault="00591983" w:rsidP="00591983">
      <w:pPr>
        <w:rPr>
          <w:rFonts w:ascii="Source Sans Pro" w:hAnsi="Source Sans Pro"/>
        </w:rPr>
      </w:pPr>
    </w:p>
    <w:p w14:paraId="325A5A5D" w14:textId="77777777" w:rsidR="00591983" w:rsidRPr="00591983" w:rsidRDefault="00591983" w:rsidP="00591983">
      <w:pPr>
        <w:rPr>
          <w:rFonts w:ascii="Source Sans Pro" w:hAnsi="Source Sans Pro"/>
          <w:bCs/>
        </w:rPr>
      </w:pPr>
    </w:p>
    <w:p w14:paraId="4F49752E" w14:textId="77777777" w:rsidR="00591983" w:rsidRPr="00591983" w:rsidRDefault="00591983" w:rsidP="00591983">
      <w:pPr>
        <w:pStyle w:val="Naslov2"/>
        <w:rPr>
          <w:rFonts w:ascii="Source Sans Pro" w:hAnsi="Source Sans Pro"/>
          <w:b w:val="0"/>
          <w:bCs w:val="0"/>
          <w:i/>
          <w:sz w:val="24"/>
          <w:szCs w:val="24"/>
        </w:rPr>
      </w:pPr>
      <w:r w:rsidRPr="00591983">
        <w:rPr>
          <w:rFonts w:ascii="Source Sans Pro" w:hAnsi="Source Sans Pro"/>
          <w:sz w:val="24"/>
          <w:szCs w:val="24"/>
        </w:rPr>
        <w:t>MENIČNA IZJAVA ZA ZAVAROVANJE RESNOSTI PONUDBE</w:t>
      </w:r>
    </w:p>
    <w:p w14:paraId="502145EB" w14:textId="77777777" w:rsidR="00591983" w:rsidRPr="00D24B48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27842AE7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  <w:r w:rsidRPr="00591983">
        <w:rPr>
          <w:rFonts w:ascii="Source Sans Pro" w:hAnsi="Source Sans Pro"/>
          <w:b/>
          <w:bCs/>
          <w:iCs/>
          <w:color w:val="000000"/>
        </w:rPr>
        <w:t>Menična izjava za zavarovanje resnosti  ponudbe</w:t>
      </w:r>
    </w:p>
    <w:p w14:paraId="146EB44A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6074296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 xml:space="preserve">Ponudnik </w:t>
      </w:r>
    </w:p>
    <w:p w14:paraId="0F926E2E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F998D95" w14:textId="7E5A8D42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>Naziv :</w:t>
      </w:r>
      <w:r w:rsidRPr="00B00372">
        <w:rPr>
          <w:rFonts w:ascii="Source Sans Pro" w:hAnsi="Source Sans Pro"/>
          <w:bCs/>
          <w:iCs/>
          <w:color w:val="000000"/>
        </w:rPr>
        <w:t>__________________________</w:t>
      </w:r>
      <w:r w:rsidR="00937CAE">
        <w:rPr>
          <w:rFonts w:ascii="Source Sans Pro" w:hAnsi="Source Sans Pro"/>
          <w:bCs/>
          <w:iCs/>
          <w:color w:val="000000"/>
        </w:rPr>
        <w:t>________________________________________________</w:t>
      </w:r>
    </w:p>
    <w:p w14:paraId="40D99A25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6FB5195" w14:textId="69832AA6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 xml:space="preserve">Sedež </w:t>
      </w:r>
      <w:r w:rsidRPr="00B00372">
        <w:rPr>
          <w:rFonts w:ascii="Source Sans Pro" w:hAnsi="Source Sans Pro"/>
          <w:bCs/>
          <w:iCs/>
          <w:color w:val="000000"/>
        </w:rPr>
        <w:t>:__________________________</w:t>
      </w:r>
      <w:r w:rsidR="00937CAE">
        <w:rPr>
          <w:rFonts w:ascii="Source Sans Pro" w:hAnsi="Source Sans Pro"/>
          <w:bCs/>
          <w:iCs/>
          <w:color w:val="000000"/>
        </w:rPr>
        <w:t>________________________________________________</w:t>
      </w:r>
    </w:p>
    <w:p w14:paraId="2275C0A9" w14:textId="77777777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1A6CCCDE" w14:textId="67786AB1" w:rsidR="00591983" w:rsidRPr="00B00372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 xml:space="preserve">Kraj in datum </w:t>
      </w:r>
      <w:r w:rsidRPr="00B00372">
        <w:rPr>
          <w:rFonts w:ascii="Source Sans Pro" w:hAnsi="Source Sans Pro"/>
          <w:bCs/>
          <w:iCs/>
          <w:color w:val="000000"/>
        </w:rPr>
        <w:t>:____________________</w:t>
      </w:r>
      <w:r w:rsidR="00937CAE">
        <w:rPr>
          <w:rFonts w:ascii="Source Sans Pro" w:hAnsi="Source Sans Pro"/>
          <w:bCs/>
          <w:iCs/>
          <w:color w:val="000000"/>
        </w:rPr>
        <w:t>_______________________________________________</w:t>
      </w:r>
    </w:p>
    <w:p w14:paraId="5AFC2056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15716C38" w14:textId="099B7F3B" w:rsidR="00591983" w:rsidRPr="00591983" w:rsidRDefault="00591983" w:rsidP="00591983">
      <w:pPr>
        <w:jc w:val="both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 w:cs="Tahoma"/>
          <w:bCs/>
        </w:rPr>
        <w:t>V skladu z javnim razpisom, objavljenim na portalu javnih naročil štev.______________, z dne _____________</w:t>
      </w:r>
      <w:r w:rsidR="00B00372">
        <w:rPr>
          <w:rFonts w:ascii="Source Sans Pro" w:hAnsi="Source Sans Pro" w:cs="Tahoma"/>
          <w:bCs/>
        </w:rPr>
        <w:t>_</w:t>
      </w:r>
      <w:r w:rsidRPr="00591983">
        <w:rPr>
          <w:rFonts w:ascii="Source Sans Pro" w:hAnsi="Source Sans Pro" w:cs="Tahoma"/>
          <w:bCs/>
        </w:rPr>
        <w:t>_________</w:t>
      </w:r>
      <w:r w:rsidR="00B5202D">
        <w:rPr>
          <w:rFonts w:ascii="Source Sans Pro" w:hAnsi="Source Sans Pro" w:cs="Tahoma"/>
          <w:bCs/>
        </w:rPr>
        <w:t>______</w:t>
      </w:r>
      <w:r w:rsidRPr="00591983">
        <w:rPr>
          <w:rFonts w:ascii="Source Sans Pro" w:hAnsi="Source Sans Pro" w:cs="Tahoma"/>
          <w:bCs/>
        </w:rPr>
        <w:t xml:space="preserve"> , za </w:t>
      </w:r>
      <w:r w:rsidRPr="00591983">
        <w:rPr>
          <w:rFonts w:ascii="Source Sans Pro" w:hAnsi="Source Sans Pro"/>
          <w:bCs/>
        </w:rPr>
        <w:t>»</w:t>
      </w:r>
      <w:r w:rsidRPr="00591983">
        <w:rPr>
          <w:rFonts w:ascii="Source Sans Pro" w:hAnsi="Source Sans Pro" w:cs="Tahoma"/>
        </w:rPr>
        <w:t xml:space="preserve">DOBAVA </w:t>
      </w:r>
      <w:r w:rsidR="00B00372">
        <w:rPr>
          <w:rFonts w:ascii="Source Sans Pro" w:hAnsi="Source Sans Pro" w:cs="Tahoma"/>
        </w:rPr>
        <w:t>DVEH</w:t>
      </w:r>
      <w:r w:rsidRPr="00591983">
        <w:rPr>
          <w:rFonts w:ascii="Source Sans Pro" w:hAnsi="Source Sans Pro" w:cs="Tahoma"/>
        </w:rPr>
        <w:t xml:space="preserve"> ELEKTRIČNIH VOZIL ZA PREVOZ BLAGA IN POTNIKOV V JAVNEM POTNIŠKEM PROMETU«</w:t>
      </w:r>
      <w:r w:rsidRPr="00591983">
        <w:rPr>
          <w:rFonts w:ascii="Source Sans Pro" w:hAnsi="Source Sans Pro" w:cs="Tahoma"/>
          <w:bCs/>
        </w:rPr>
        <w:t xml:space="preserve">, </w:t>
      </w:r>
      <w:r w:rsidRPr="00591983">
        <w:rPr>
          <w:rFonts w:ascii="Source Sans Pro" w:hAnsi="Source Sans Pro"/>
          <w:bCs/>
          <w:color w:val="000000"/>
        </w:rPr>
        <w:t>smo predložili ponudbo za predmetno dobavo.  V skladu z določili razpisa in na zahtevo naročnika Javno podjetje OKOLJE Piran, d.o.o., izročamo  za zavarovanje resnosti ponudbe eno (1) bianco menico v višini 3 % ponudbene vrednosti brez  DDV.</w:t>
      </w:r>
    </w:p>
    <w:p w14:paraId="3B51662D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3CC9B147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Na menici je podpisana pooblaščena oseba za podpisovanje :</w:t>
      </w:r>
    </w:p>
    <w:p w14:paraId="20A2BDF9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1E5EB062" w14:textId="142DD0F0" w:rsidR="00591983" w:rsidRPr="00591983" w:rsidRDefault="00937CAE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>
        <w:rPr>
          <w:rFonts w:ascii="Source Sans Pro" w:hAnsi="Source Sans Pro"/>
          <w:bCs/>
          <w:color w:val="000000"/>
        </w:rPr>
        <w:t>________________________________________________________________________________</w:t>
      </w:r>
    </w:p>
    <w:p w14:paraId="31A1588C" w14:textId="5E90F1CA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 xml:space="preserve">(ime in priimek)                                                                                                   </w:t>
      </w:r>
      <w:r w:rsidR="00B00372">
        <w:rPr>
          <w:rFonts w:ascii="Source Sans Pro" w:hAnsi="Source Sans Pro"/>
          <w:bCs/>
          <w:color w:val="000000"/>
        </w:rPr>
        <w:t xml:space="preserve">                         </w:t>
      </w:r>
      <w:r w:rsidRPr="00591983">
        <w:rPr>
          <w:rFonts w:ascii="Source Sans Pro" w:hAnsi="Source Sans Pro"/>
          <w:bCs/>
          <w:color w:val="000000"/>
        </w:rPr>
        <w:t xml:space="preserve"> (lastnoročni podpis)  </w:t>
      </w:r>
    </w:p>
    <w:p w14:paraId="15CECE80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608E469A" w14:textId="77777777" w:rsidR="002A7FD6" w:rsidRPr="00BB2650" w:rsidRDefault="002A7FD6" w:rsidP="002A7FD6">
      <w:p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Na podlagi navedenega  se,  odpovedujoč vsakršnim ugovorom nepreklicno obvezujemo, da v primeru, da :</w:t>
      </w:r>
    </w:p>
    <w:p w14:paraId="4D376CB8" w14:textId="77777777" w:rsidR="002A7FD6" w:rsidRDefault="002A7FD6" w:rsidP="002A7FD6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ponudbo umaknemo po poteku roka za predložitev ponudbe,</w:t>
      </w:r>
    </w:p>
    <w:p w14:paraId="6252A276" w14:textId="77777777" w:rsidR="002A7FD6" w:rsidRPr="00BB2650" w:rsidRDefault="002A7FD6" w:rsidP="002A7FD6">
      <w:pPr>
        <w:pStyle w:val="Odstavekseznama"/>
        <w:numPr>
          <w:ilvl w:val="0"/>
          <w:numId w:val="3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kot ponudnik, ki ga je naročnik v času veljavnosti ponudbe obvestil o sprejetju njegove ponudbe:</w:t>
      </w:r>
    </w:p>
    <w:p w14:paraId="172F7DFC" w14:textId="77777777" w:rsidR="002A7FD6" w:rsidRDefault="002A7FD6" w:rsidP="002A7FD6">
      <w:pPr>
        <w:pStyle w:val="Odstavekseznama"/>
        <w:numPr>
          <w:ilvl w:val="0"/>
          <w:numId w:val="4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ne izpolnimo ali zavrnemo sklenitev pogodbe,</w:t>
      </w:r>
    </w:p>
    <w:p w14:paraId="0C5B9EBC" w14:textId="414A161C" w:rsidR="002A7FD6" w:rsidRPr="002A7FD6" w:rsidRDefault="002A7FD6" w:rsidP="002A7FD6">
      <w:pPr>
        <w:pStyle w:val="Odstavekseznama"/>
        <w:numPr>
          <w:ilvl w:val="0"/>
          <w:numId w:val="4"/>
        </w:numPr>
        <w:autoSpaceDE w:val="0"/>
        <w:autoSpaceDN w:val="0"/>
        <w:adjustRightInd w:val="0"/>
        <w:rPr>
          <w:rFonts w:ascii="Source Sans Pro" w:hAnsi="Source Sans Pro"/>
          <w:color w:val="000000"/>
        </w:rPr>
      </w:pPr>
      <w:r w:rsidRPr="00BB2650">
        <w:rPr>
          <w:rFonts w:ascii="Source Sans Pro" w:hAnsi="Source Sans Pro"/>
          <w:color w:val="000000"/>
        </w:rPr>
        <w:t>ne predložimo ali zavrnemo predložitev finančnega zavarovanja za dobro izvedbo pogodbenih obveznosti.</w:t>
      </w:r>
    </w:p>
    <w:p w14:paraId="451F9E2D" w14:textId="77777777" w:rsidR="002A7FD6" w:rsidRPr="00591983" w:rsidRDefault="002A7FD6" w:rsidP="002A7FD6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4A633079" w14:textId="684BD1A5" w:rsidR="00591983" w:rsidRPr="00D40B6C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 xml:space="preserve">pooblaščamo Javno podjetje OKOLJE Piran, d.o.o., </w:t>
      </w:r>
      <w:proofErr w:type="spellStart"/>
      <w:r w:rsidRPr="00591983">
        <w:rPr>
          <w:rFonts w:ascii="Source Sans Pro" w:hAnsi="Source Sans Pro"/>
          <w:bCs/>
          <w:color w:val="000000"/>
        </w:rPr>
        <w:t>Arze</w:t>
      </w:r>
      <w:proofErr w:type="spellEnd"/>
      <w:r w:rsidRPr="00591983">
        <w:rPr>
          <w:rFonts w:ascii="Source Sans Pro" w:hAnsi="Source Sans Pro"/>
          <w:bCs/>
          <w:color w:val="000000"/>
        </w:rPr>
        <w:t xml:space="preserve"> 1b, 6330 Piran, da lahko našo bianco menico izpolni v vseh neizpolnjenih delih za znesek naših obveznosti, da na menico vpiše</w:t>
      </w:r>
      <w:r w:rsidR="00D40B6C">
        <w:rPr>
          <w:rFonts w:ascii="Source Sans Pro" w:hAnsi="Source Sans Pro"/>
          <w:b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>klavzulo  »brez protesta« ter da menico domicilira pri banki ____________________</w:t>
      </w:r>
      <w:r w:rsidR="00B00372">
        <w:rPr>
          <w:rFonts w:ascii="Source Sans Pro" w:hAnsi="Source Sans Pro"/>
          <w:bCs/>
          <w:color w:val="000000"/>
        </w:rPr>
        <w:t>_________</w:t>
      </w:r>
      <w:r w:rsidR="00D40B6C">
        <w:rPr>
          <w:rFonts w:ascii="Source Sans Pro" w:hAnsi="Source Sans Pro"/>
          <w:bCs/>
          <w:color w:val="000000"/>
        </w:rPr>
        <w:t xml:space="preserve">_______ </w:t>
      </w:r>
      <w:r w:rsidRPr="00591983">
        <w:rPr>
          <w:rFonts w:ascii="Source Sans Pro" w:hAnsi="Source Sans Pro"/>
          <w:bCs/>
          <w:color w:val="000000"/>
        </w:rPr>
        <w:t xml:space="preserve">ali pri katerikoli drugi poslovni banki, ki vodi naš transakcijski račun.    </w:t>
      </w:r>
    </w:p>
    <w:p w14:paraId="5A477995" w14:textId="77777777" w:rsid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54C3C58A" w14:textId="77777777" w:rsidR="002A7FD6" w:rsidRDefault="002A7FD6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04C13567" w14:textId="77777777" w:rsidR="002A7FD6" w:rsidRPr="00591983" w:rsidRDefault="002A7FD6" w:rsidP="00591983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03102AFD" w14:textId="689C20B2" w:rsid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lastRenderedPageBreak/>
        <w:t>NALOG ZA PLAČILO MENICE</w:t>
      </w:r>
    </w:p>
    <w:p w14:paraId="0F0FF9CB" w14:textId="77777777" w:rsidR="002A7FD6" w:rsidRPr="00B00372" w:rsidRDefault="002A7FD6" w:rsidP="00591983">
      <w:pPr>
        <w:autoSpaceDE w:val="0"/>
        <w:autoSpaceDN w:val="0"/>
        <w:adjustRightInd w:val="0"/>
        <w:rPr>
          <w:rFonts w:ascii="Source Sans Pro" w:hAnsi="Source Sans Pro"/>
          <w:b/>
          <w:bCs/>
          <w:iCs/>
          <w:color w:val="000000"/>
        </w:rPr>
      </w:pPr>
    </w:p>
    <w:p w14:paraId="1E4DE7EE" w14:textId="0E6363E2" w:rsidR="00591983" w:rsidRPr="00B00372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Cs/>
          <w:color w:val="000000"/>
        </w:rPr>
      </w:pPr>
      <w:r w:rsidRPr="00B00372">
        <w:rPr>
          <w:rFonts w:ascii="Source Sans Pro" w:hAnsi="Source Sans Pro"/>
          <w:b/>
          <w:bCs/>
          <w:iCs/>
          <w:color w:val="000000"/>
        </w:rPr>
        <w:t>Nepreklicno in brezpogojno pooblaščamo</w:t>
      </w:r>
      <w:r w:rsidR="00B00372">
        <w:rPr>
          <w:rFonts w:ascii="Source Sans Pro" w:hAnsi="Source Sans Pro"/>
          <w:b/>
          <w:bCs/>
          <w:iCs/>
          <w:color w:val="000000"/>
        </w:rPr>
        <w:t xml:space="preserve"> ______________</w:t>
      </w:r>
      <w:r w:rsidRPr="00B00372">
        <w:rPr>
          <w:rFonts w:ascii="Source Sans Pro" w:hAnsi="Source Sans Pro"/>
          <w:b/>
          <w:bCs/>
          <w:iCs/>
          <w:color w:val="000000"/>
        </w:rPr>
        <w:t>______________________</w:t>
      </w:r>
      <w:r w:rsidR="00D40B6C">
        <w:rPr>
          <w:rFonts w:ascii="Source Sans Pro" w:hAnsi="Source Sans Pro"/>
          <w:b/>
          <w:bCs/>
          <w:iCs/>
          <w:color w:val="000000"/>
        </w:rPr>
        <w:t xml:space="preserve">_ </w:t>
      </w:r>
      <w:r w:rsidRPr="00B00372">
        <w:rPr>
          <w:rFonts w:ascii="Source Sans Pro" w:hAnsi="Source Sans Pro"/>
          <w:b/>
          <w:bCs/>
          <w:iCs/>
          <w:color w:val="000000"/>
        </w:rPr>
        <w:t>banko oziroma katerokoli drugo poslovno banko s sedežem v Republiki Sloveniji, ki v času unovčitve vodi naš transakcijski račun, da unovči navedeno menico v breme denarnih sredstev  na našem transakcijskem računu, za znesek</w:t>
      </w:r>
      <w:r w:rsidR="00B00372">
        <w:rPr>
          <w:rFonts w:ascii="Source Sans Pro" w:hAnsi="Source Sans Pro"/>
          <w:b/>
          <w:bCs/>
          <w:iCs/>
          <w:color w:val="000000"/>
        </w:rPr>
        <w:t xml:space="preserve"> </w:t>
      </w:r>
      <w:r w:rsidRPr="00B00372">
        <w:rPr>
          <w:rFonts w:ascii="Source Sans Pro" w:hAnsi="Source Sans Pro"/>
          <w:b/>
          <w:bCs/>
          <w:iCs/>
          <w:color w:val="000000"/>
        </w:rPr>
        <w:t>___________</w:t>
      </w:r>
      <w:r w:rsidR="00B00372">
        <w:rPr>
          <w:rFonts w:ascii="Source Sans Pro" w:hAnsi="Source Sans Pro"/>
          <w:b/>
          <w:bCs/>
          <w:iCs/>
          <w:color w:val="000000"/>
        </w:rPr>
        <w:t>____</w:t>
      </w:r>
      <w:r w:rsidR="002A7FD6">
        <w:rPr>
          <w:rFonts w:ascii="Source Sans Pro" w:hAnsi="Source Sans Pro"/>
          <w:b/>
          <w:bCs/>
          <w:iCs/>
          <w:color w:val="000000"/>
        </w:rPr>
        <w:t>__________</w:t>
      </w:r>
      <w:r w:rsidR="00D40B6C">
        <w:rPr>
          <w:rFonts w:ascii="Source Sans Pro" w:hAnsi="Source Sans Pro"/>
          <w:b/>
          <w:bCs/>
          <w:iCs/>
          <w:color w:val="000000"/>
        </w:rPr>
        <w:t xml:space="preserve"> EUR</w:t>
      </w:r>
      <w:r w:rsidRPr="00B00372">
        <w:rPr>
          <w:rFonts w:ascii="Source Sans Pro" w:hAnsi="Source Sans Pro"/>
          <w:b/>
          <w:bCs/>
          <w:iCs/>
          <w:color w:val="000000"/>
        </w:rPr>
        <w:t>.</w:t>
      </w:r>
    </w:p>
    <w:p w14:paraId="2DC75BE6" w14:textId="77777777" w:rsidR="00591983" w:rsidRPr="00D24B48" w:rsidRDefault="00591983" w:rsidP="00591983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1F8E888C" w14:textId="77777777" w:rsidR="00B00372" w:rsidRDefault="00B00372" w:rsidP="00591983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</w:p>
    <w:p w14:paraId="541D4724" w14:textId="649F3547" w:rsidR="00591983" w:rsidRPr="00591983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Ta menična izjava velja še 1</w:t>
      </w:r>
      <w:r w:rsidR="009A4B59">
        <w:rPr>
          <w:rFonts w:ascii="Source Sans Pro" w:hAnsi="Source Sans Pro"/>
          <w:bCs/>
          <w:color w:val="000000"/>
        </w:rPr>
        <w:t>5</w:t>
      </w:r>
      <w:r w:rsidRPr="00591983">
        <w:rPr>
          <w:rFonts w:ascii="Source Sans Pro" w:hAnsi="Source Sans Pro"/>
          <w:bCs/>
          <w:color w:val="000000"/>
        </w:rPr>
        <w:t>0 dni od dneva, ki je določen kot skrajni rok za oddajo ponudb.</w:t>
      </w:r>
    </w:p>
    <w:p w14:paraId="023F1FF3" w14:textId="77777777" w:rsidR="00591983" w:rsidRPr="00591983" w:rsidRDefault="00591983" w:rsidP="00591983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Po poteku navedenega roka mora Javno podjetje OKOLJE Piran, d.o.o. vrniti neizpolnjeno menico ponudniku.</w:t>
      </w:r>
    </w:p>
    <w:p w14:paraId="4AB96805" w14:textId="77777777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</w:p>
    <w:p w14:paraId="45D8713E" w14:textId="2A146703" w:rsidR="00591983" w:rsidRPr="00591983" w:rsidRDefault="00591983" w:rsidP="00591983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591983">
        <w:rPr>
          <w:rFonts w:ascii="Source Sans Pro" w:hAnsi="Source Sans Pro"/>
          <w:bCs/>
          <w:color w:val="000000"/>
        </w:rPr>
        <w:t>Datum:</w:t>
      </w:r>
      <w:r w:rsidR="00F0206B">
        <w:rPr>
          <w:rFonts w:ascii="Source Sans Pro" w:hAnsi="Source Sans Pro"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>___________</w:t>
      </w:r>
      <w:r w:rsidR="00F0206B">
        <w:rPr>
          <w:rFonts w:ascii="Source Sans Pro" w:hAnsi="Source Sans Pro"/>
          <w:bCs/>
          <w:color w:val="000000"/>
        </w:rPr>
        <w:t>____</w:t>
      </w:r>
      <w:r w:rsidR="00D24B48">
        <w:rPr>
          <w:rFonts w:ascii="Source Sans Pro" w:hAnsi="Source Sans Pro"/>
          <w:bCs/>
          <w:color w:val="000000"/>
        </w:rPr>
        <w:t xml:space="preserve"> </w:t>
      </w:r>
      <w:r w:rsidR="00F0206B">
        <w:rPr>
          <w:rFonts w:ascii="Source Sans Pro" w:hAnsi="Source Sans Pro"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 xml:space="preserve">                          </w:t>
      </w:r>
      <w:r w:rsidR="00F0206B">
        <w:rPr>
          <w:rFonts w:ascii="Source Sans Pro" w:hAnsi="Source Sans Pro"/>
          <w:bCs/>
          <w:color w:val="000000"/>
        </w:rPr>
        <w:t xml:space="preserve">                  </w:t>
      </w:r>
      <w:r w:rsidRPr="00591983">
        <w:rPr>
          <w:rFonts w:ascii="Source Sans Pro" w:hAnsi="Source Sans Pro"/>
          <w:bCs/>
          <w:color w:val="000000"/>
        </w:rPr>
        <w:t xml:space="preserve">              Izdajatelj menice :</w:t>
      </w:r>
      <w:r w:rsidR="00F0206B">
        <w:rPr>
          <w:rFonts w:ascii="Source Sans Pro" w:hAnsi="Source Sans Pro"/>
          <w:bCs/>
          <w:color w:val="000000"/>
        </w:rPr>
        <w:t xml:space="preserve"> </w:t>
      </w:r>
      <w:r w:rsidRPr="00591983">
        <w:rPr>
          <w:rFonts w:ascii="Source Sans Pro" w:hAnsi="Source Sans Pro"/>
          <w:bCs/>
          <w:color w:val="000000"/>
        </w:rPr>
        <w:t>___________________</w:t>
      </w:r>
    </w:p>
    <w:p w14:paraId="1B7D37CF" w14:textId="7866472F" w:rsidR="00591983" w:rsidRPr="00591983" w:rsidRDefault="00591983" w:rsidP="00D24B48">
      <w:pPr>
        <w:autoSpaceDE w:val="0"/>
        <w:autoSpaceDN w:val="0"/>
        <w:adjustRightInd w:val="0"/>
        <w:jc w:val="right"/>
        <w:rPr>
          <w:rFonts w:ascii="Source Sans Pro" w:hAnsi="Source Sans Pro"/>
        </w:rPr>
      </w:pPr>
      <w:r w:rsidRPr="00591983">
        <w:rPr>
          <w:rFonts w:ascii="Source Sans Pro" w:hAnsi="Source Sans Pro"/>
          <w:bCs/>
          <w:color w:val="000000"/>
        </w:rPr>
        <w:t>(žig in podpis)</w:t>
      </w:r>
    </w:p>
    <w:p w14:paraId="2DD2C356" w14:textId="77777777" w:rsidR="00591983" w:rsidRPr="00D24B48" w:rsidRDefault="00591983" w:rsidP="00D24B48">
      <w:pPr>
        <w:pStyle w:val="Naslov2"/>
        <w:jc w:val="left"/>
        <w:rPr>
          <w:rFonts w:ascii="Source Sans Pro" w:hAnsi="Source Sans Pro" w:cs="Arial"/>
          <w:b w:val="0"/>
          <w:bCs w:val="0"/>
          <w:sz w:val="24"/>
          <w:szCs w:val="24"/>
        </w:rPr>
      </w:pPr>
    </w:p>
    <w:p w14:paraId="4B925E69" w14:textId="42667B01" w:rsidR="00F2377F" w:rsidRPr="00591983" w:rsidRDefault="00F2377F" w:rsidP="00591983">
      <w:pPr>
        <w:rPr>
          <w:rFonts w:ascii="Source Sans Pro" w:hAnsi="Source Sans Pro"/>
        </w:rPr>
      </w:pPr>
    </w:p>
    <w:sectPr w:rsidR="00F2377F" w:rsidRPr="00591983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2C4D" w14:textId="77777777" w:rsidR="001B5A76" w:rsidRDefault="001B5A76" w:rsidP="00A05ABC">
      <w:r>
        <w:separator/>
      </w:r>
    </w:p>
  </w:endnote>
  <w:endnote w:type="continuationSeparator" w:id="0">
    <w:p w14:paraId="0B842C61" w14:textId="77777777" w:rsidR="001B5A76" w:rsidRDefault="001B5A76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F0753" w14:textId="77777777" w:rsidR="001B5A76" w:rsidRDefault="001B5A76" w:rsidP="00A05ABC">
      <w:r>
        <w:separator/>
      </w:r>
    </w:p>
  </w:footnote>
  <w:footnote w:type="continuationSeparator" w:id="0">
    <w:p w14:paraId="7B36329E" w14:textId="77777777" w:rsidR="001B5A76" w:rsidRDefault="001B5A76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CC4BDD" w:rsidRDefault="00CC4BDD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CC4BDD" w:rsidRDefault="00CC4BDD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CC4BDD" w:rsidRPr="004866F6" w:rsidRDefault="00CC4BDD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C20687"/>
    <w:multiLevelType w:val="hybridMultilevel"/>
    <w:tmpl w:val="62A82DB4"/>
    <w:lvl w:ilvl="0" w:tplc="D8C6B3B4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47634"/>
    <w:multiLevelType w:val="hybridMultilevel"/>
    <w:tmpl w:val="F22E8988"/>
    <w:lvl w:ilvl="0" w:tplc="20000017">
      <w:start w:val="1"/>
      <w:numFmt w:val="lowerLetter"/>
      <w:lvlText w:val="%1)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5273243">
    <w:abstractNumId w:val="1"/>
  </w:num>
  <w:num w:numId="2" w16cid:durableId="2017539119">
    <w:abstractNumId w:val="0"/>
  </w:num>
  <w:num w:numId="3" w16cid:durableId="1648321978">
    <w:abstractNumId w:val="2"/>
  </w:num>
  <w:num w:numId="4" w16cid:durableId="1151143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459DF"/>
    <w:rsid w:val="00056969"/>
    <w:rsid w:val="0006670B"/>
    <w:rsid w:val="000B0377"/>
    <w:rsid w:val="000F4055"/>
    <w:rsid w:val="00142E3A"/>
    <w:rsid w:val="001B54FE"/>
    <w:rsid w:val="001B5A76"/>
    <w:rsid w:val="001F3A9E"/>
    <w:rsid w:val="00296D03"/>
    <w:rsid w:val="002A7FD6"/>
    <w:rsid w:val="002C0EF7"/>
    <w:rsid w:val="002C7B64"/>
    <w:rsid w:val="003236B1"/>
    <w:rsid w:val="0033011D"/>
    <w:rsid w:val="0036526B"/>
    <w:rsid w:val="003734D1"/>
    <w:rsid w:val="00395EF5"/>
    <w:rsid w:val="003B4D9C"/>
    <w:rsid w:val="003D1D53"/>
    <w:rsid w:val="00422735"/>
    <w:rsid w:val="0043770F"/>
    <w:rsid w:val="00446FF1"/>
    <w:rsid w:val="00480D81"/>
    <w:rsid w:val="00485753"/>
    <w:rsid w:val="00496365"/>
    <w:rsid w:val="004A44B3"/>
    <w:rsid w:val="004E4C05"/>
    <w:rsid w:val="00521774"/>
    <w:rsid w:val="00524004"/>
    <w:rsid w:val="00546255"/>
    <w:rsid w:val="005711FE"/>
    <w:rsid w:val="00591983"/>
    <w:rsid w:val="005C7369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803CFB"/>
    <w:rsid w:val="00845E55"/>
    <w:rsid w:val="00864A4E"/>
    <w:rsid w:val="008A018F"/>
    <w:rsid w:val="008B70C8"/>
    <w:rsid w:val="008E4CF4"/>
    <w:rsid w:val="008F2D26"/>
    <w:rsid w:val="00911156"/>
    <w:rsid w:val="00914DB0"/>
    <w:rsid w:val="00935CCB"/>
    <w:rsid w:val="00937CAE"/>
    <w:rsid w:val="00986832"/>
    <w:rsid w:val="009A1197"/>
    <w:rsid w:val="009A4B59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0372"/>
    <w:rsid w:val="00B0515E"/>
    <w:rsid w:val="00B2691C"/>
    <w:rsid w:val="00B40C81"/>
    <w:rsid w:val="00B47DD8"/>
    <w:rsid w:val="00B5202D"/>
    <w:rsid w:val="00B62431"/>
    <w:rsid w:val="00B82349"/>
    <w:rsid w:val="00BF252F"/>
    <w:rsid w:val="00C12D8F"/>
    <w:rsid w:val="00C135F5"/>
    <w:rsid w:val="00C30DD5"/>
    <w:rsid w:val="00C5713F"/>
    <w:rsid w:val="00C81EDA"/>
    <w:rsid w:val="00CB3C88"/>
    <w:rsid w:val="00CC2C15"/>
    <w:rsid w:val="00CC4BDD"/>
    <w:rsid w:val="00CE4F61"/>
    <w:rsid w:val="00CF23BA"/>
    <w:rsid w:val="00D03FB2"/>
    <w:rsid w:val="00D108B8"/>
    <w:rsid w:val="00D24B48"/>
    <w:rsid w:val="00D40B6C"/>
    <w:rsid w:val="00D97672"/>
    <w:rsid w:val="00DA4DCD"/>
    <w:rsid w:val="00DB49C8"/>
    <w:rsid w:val="00DC167A"/>
    <w:rsid w:val="00DC6D6C"/>
    <w:rsid w:val="00DD135C"/>
    <w:rsid w:val="00E03789"/>
    <w:rsid w:val="00E142ED"/>
    <w:rsid w:val="00E32DA6"/>
    <w:rsid w:val="00E467B8"/>
    <w:rsid w:val="00E77FC7"/>
    <w:rsid w:val="00EB5B38"/>
    <w:rsid w:val="00ED504B"/>
    <w:rsid w:val="00EF135F"/>
    <w:rsid w:val="00EF258E"/>
    <w:rsid w:val="00F0206B"/>
    <w:rsid w:val="00F2377F"/>
    <w:rsid w:val="00F30DA5"/>
    <w:rsid w:val="00F52594"/>
    <w:rsid w:val="00F64621"/>
    <w:rsid w:val="00FA1A12"/>
    <w:rsid w:val="00FC1312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18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10</cp:revision>
  <cp:lastPrinted>2023-06-14T06:45:00Z</cp:lastPrinted>
  <dcterms:created xsi:type="dcterms:W3CDTF">2023-07-17T08:50:00Z</dcterms:created>
  <dcterms:modified xsi:type="dcterms:W3CDTF">2026-07-23T10:51:00Z</dcterms:modified>
</cp:coreProperties>
</file>